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BC526D" w:rsidRPr="00BC526D">
        <w:rPr>
          <w:rFonts w:eastAsia="Arial"/>
          <w:b/>
          <w:kern w:val="3"/>
          <w:sz w:val="24"/>
          <w:szCs w:val="24"/>
          <w:lang w:eastAsia="zh-CN"/>
        </w:rPr>
        <w:t>ул. Космонавтов, д. 22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62B23" w:rsidRPr="00E62B2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BC526D" w:rsidRPr="00BC526D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BC526D" w:rsidRPr="00BC526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C526D" w:rsidRPr="00BC526D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BC526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C526D" w:rsidRPr="00BC526D">
        <w:rPr>
          <w:b/>
          <w:color w:val="000000"/>
          <w:kern w:val="3"/>
          <w:sz w:val="24"/>
          <w:szCs w:val="24"/>
          <w:lang w:eastAsia="zh-CN" w:bidi="hi-IN"/>
        </w:rPr>
        <w:t>1 800 000,00</w:t>
      </w:r>
      <w:r w:rsidR="00BC526D">
        <w:rPr>
          <w:b/>
          <w:color w:val="000000"/>
          <w:kern w:val="3"/>
          <w:sz w:val="24"/>
          <w:szCs w:val="24"/>
          <w:lang w:eastAsia="zh-CN" w:bidi="hi-IN"/>
        </w:rPr>
        <w:t xml:space="preserve">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C526D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2704C6" w:rsidRPr="002704C6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2704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C526D">
        <w:rPr>
          <w:b/>
          <w:bCs/>
          <w:color w:val="000000"/>
          <w:kern w:val="3"/>
          <w:sz w:val="24"/>
          <w:szCs w:val="24"/>
          <w:lang w:eastAsia="zh-CN" w:bidi="hi-IN"/>
        </w:rPr>
        <w:t>27</w:t>
      </w:r>
      <w:r w:rsidR="00E23E63" w:rsidRPr="00E23E6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E23E6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C526D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3E63"/>
    <w:rsid w:val="00E27A27"/>
    <w:rsid w:val="00E329C7"/>
    <w:rsid w:val="00E433A4"/>
    <w:rsid w:val="00E504AE"/>
    <w:rsid w:val="00E62B23"/>
    <w:rsid w:val="00E66D89"/>
    <w:rsid w:val="00E86CE0"/>
    <w:rsid w:val="00EA0B6C"/>
    <w:rsid w:val="00EA1747"/>
    <w:rsid w:val="00EB3727"/>
    <w:rsid w:val="00EC6735"/>
    <w:rsid w:val="00EC77A1"/>
    <w:rsid w:val="00ED0F44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AE344-9438-483F-921F-DD963A23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2024-06-19T12:58:00Z</dcterms:created>
  <dcterms:modified xsi:type="dcterms:W3CDTF">2024-07-01T12:08:00Z</dcterms:modified>
</cp:coreProperties>
</file>